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C7C29" w14:textId="77777777" w:rsidR="0027507C" w:rsidRDefault="0027507C" w:rsidP="00275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4C941D3E" w14:textId="77777777" w:rsidR="0027507C" w:rsidRDefault="0027507C" w:rsidP="00275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Hugate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6932A006" w14:textId="77777777" w:rsidR="0027507C" w:rsidRDefault="0027507C" w:rsidP="0027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1F17A" w14:textId="77777777" w:rsidR="0027507C" w:rsidRDefault="0027507C" w:rsidP="0027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09B35B" w14:textId="77777777" w:rsidR="0027507C" w:rsidRDefault="0027507C" w:rsidP="00275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John Bulman(q.v.), as the executor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Mortymer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Parson of </w:t>
      </w:r>
    </w:p>
    <w:p w14:paraId="70328252" w14:textId="77777777" w:rsidR="0027507C" w:rsidRDefault="0027507C" w:rsidP="00275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Harringhay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 and eight others.</w:t>
      </w:r>
    </w:p>
    <w:p w14:paraId="5CBE82F1" w14:textId="77777777" w:rsidR="0027507C" w:rsidRDefault="0027507C" w:rsidP="00275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3B23AD5" w14:textId="77777777" w:rsidR="0027507C" w:rsidRDefault="0027507C" w:rsidP="0027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87CAB5" w14:textId="77777777" w:rsidR="0027507C" w:rsidRDefault="0027507C" w:rsidP="0027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8469C" w14:textId="77777777" w:rsidR="0027507C" w:rsidRDefault="0027507C" w:rsidP="00275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2022</w:t>
      </w:r>
    </w:p>
    <w:p w14:paraId="62E267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202D" w14:textId="77777777" w:rsidR="0027507C" w:rsidRDefault="0027507C" w:rsidP="009139A6">
      <w:r>
        <w:separator/>
      </w:r>
    </w:p>
  </w:endnote>
  <w:endnote w:type="continuationSeparator" w:id="0">
    <w:p w14:paraId="121C667E" w14:textId="77777777" w:rsidR="0027507C" w:rsidRDefault="002750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792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A5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2B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7D33C" w14:textId="77777777" w:rsidR="0027507C" w:rsidRDefault="0027507C" w:rsidP="009139A6">
      <w:r>
        <w:separator/>
      </w:r>
    </w:p>
  </w:footnote>
  <w:footnote w:type="continuationSeparator" w:id="0">
    <w:p w14:paraId="5A81A156" w14:textId="77777777" w:rsidR="0027507C" w:rsidRDefault="002750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142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D39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DD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07C"/>
    <w:rsid w:val="000666E0"/>
    <w:rsid w:val="002510B7"/>
    <w:rsid w:val="0027507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50F38"/>
  <w15:chartTrackingRefBased/>
  <w15:docId w15:val="{A4DE302B-5A24-4432-B3FA-DDF2A2424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750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2022-05-23T09:21:00Z</dcterms:created>
  <dcterms:modified xsi:type="dcterms:W3CDTF">2022-05-23T09:21:00Z</dcterms:modified>
</cp:coreProperties>
</file>